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72697499" w:rsidR="00114920" w:rsidRPr="0020266B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20266B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A54BFB" w:rsidRPr="0020266B">
        <w:rPr>
          <w:rFonts w:ascii="Arial" w:eastAsia="Times New Roman" w:hAnsi="Arial" w:cs="Arial"/>
          <w:bCs/>
          <w:szCs w:val="20"/>
          <w:lang w:val="pl-PL" w:eastAsia="pl-PL"/>
        </w:rPr>
        <w:t>4</w:t>
      </w:r>
      <w:r w:rsidR="00C76DC0" w:rsidRPr="0020266B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20266B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20266B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20266B" w14:paraId="385FE44D" w14:textId="77777777" w:rsidTr="00D60B94">
        <w:tc>
          <w:tcPr>
            <w:tcW w:w="9062" w:type="dxa"/>
          </w:tcPr>
          <w:p w14:paraId="352A2665" w14:textId="77777777" w:rsidR="00AE030B" w:rsidRPr="0020266B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20266B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0266B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20266B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0266B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0266B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20266B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0266B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0266B">
        <w:rPr>
          <w:rFonts w:ascii="Arial" w:eastAsia="Times New Roman" w:hAnsi="Arial" w:cs="Arial"/>
          <w:b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0266B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0266B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0266B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0266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="00D60B94"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0266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="00D60B94"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0266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ab/>
      </w:r>
      <w:r w:rsidR="00D60B94" w:rsidRPr="0020266B">
        <w:rPr>
          <w:rFonts w:ascii="Arial" w:eastAsia="Times New Roman" w:hAnsi="Arial" w:cs="Arial"/>
          <w:bCs/>
          <w:lang w:val="pl-PL" w:eastAsia="pl-PL"/>
        </w:rPr>
        <w:tab/>
      </w:r>
      <w:r w:rsidRPr="0020266B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20266B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0266B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0266B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20266B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0266B"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0266B">
        <w:rPr>
          <w:rFonts w:ascii="Arial" w:eastAsia="Times New Roman" w:hAnsi="Arial" w:cs="Arial"/>
          <w:i/>
          <w:lang w:val="pl-PL" w:eastAsia="pl-PL"/>
        </w:rPr>
        <w:t>s</w:t>
      </w:r>
      <w:r w:rsidRPr="0020266B"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0266B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0266B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0266B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0266B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2A144A81" w:rsidR="00045861" w:rsidRPr="0020266B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0266B">
        <w:rPr>
          <w:rFonts w:ascii="Arial" w:eastAsia="Times New Roman" w:hAnsi="Arial" w:cs="Arial"/>
          <w:i/>
          <w:lang w:val="pl-PL" w:eastAsia="pl-PL"/>
        </w:rPr>
        <w:t>(imię, n</w:t>
      </w:r>
      <w:r w:rsidR="00746666" w:rsidRPr="0020266B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0266B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2328D0B6" w14:textId="7D2BA106" w:rsidR="00416689" w:rsidRPr="0020266B" w:rsidRDefault="00416689" w:rsidP="0041668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870BBC" w:rsidRPr="0020266B">
        <w:rPr>
          <w:rFonts w:ascii="Arial" w:eastAsia="Times New Roman" w:hAnsi="Arial" w:cs="Arial"/>
          <w:lang w:val="pl-PL" w:eastAsia="pl-PL"/>
        </w:rPr>
        <w:t xml:space="preserve"> publicznych na usługę</w:t>
      </w:r>
      <w:r w:rsidRPr="0020266B">
        <w:rPr>
          <w:rFonts w:ascii="Arial" w:eastAsia="Times New Roman" w:hAnsi="Arial" w:cs="Arial"/>
          <w:lang w:val="pl-PL" w:eastAsia="pl-PL"/>
        </w:rPr>
        <w:t xml:space="preserve"> </w:t>
      </w:r>
      <w:r w:rsidR="00870BBC" w:rsidRPr="0020266B">
        <w:rPr>
          <w:rFonts w:ascii="Arial" w:eastAsia="Times New Roman" w:hAnsi="Arial" w:cs="Arial"/>
          <w:lang w:val="pl-PL" w:eastAsia="pl-PL"/>
        </w:rPr>
        <w:t>pn.: „</w:t>
      </w:r>
      <w:proofErr w:type="spellStart"/>
      <w:r w:rsidR="00DC3159">
        <w:rPr>
          <w:rFonts w:ascii="Arial" w:hAnsi="Arial" w:cs="Arial"/>
        </w:rPr>
        <w:t>Sprzątanie</w:t>
      </w:r>
      <w:proofErr w:type="spellEnd"/>
      <w:r w:rsidR="00DC3159">
        <w:rPr>
          <w:rFonts w:ascii="Arial" w:hAnsi="Arial" w:cs="Arial"/>
        </w:rPr>
        <w:t xml:space="preserve"> </w:t>
      </w:r>
      <w:proofErr w:type="spellStart"/>
      <w:r w:rsidR="00DC3159">
        <w:rPr>
          <w:rFonts w:ascii="Arial" w:hAnsi="Arial" w:cs="Arial"/>
        </w:rPr>
        <w:t>chodników</w:t>
      </w:r>
      <w:proofErr w:type="spellEnd"/>
      <w:r w:rsidR="00DC3159">
        <w:rPr>
          <w:rFonts w:ascii="Arial" w:hAnsi="Arial" w:cs="Arial"/>
        </w:rPr>
        <w:t xml:space="preserve">, </w:t>
      </w:r>
      <w:proofErr w:type="spellStart"/>
      <w:r w:rsidR="00DC3159">
        <w:rPr>
          <w:rFonts w:ascii="Arial" w:hAnsi="Arial" w:cs="Arial"/>
        </w:rPr>
        <w:t>ulic</w:t>
      </w:r>
      <w:proofErr w:type="spellEnd"/>
      <w:r w:rsidR="00DC3159">
        <w:rPr>
          <w:rFonts w:ascii="Arial" w:hAnsi="Arial" w:cs="Arial"/>
        </w:rPr>
        <w:t xml:space="preserve"> i </w:t>
      </w:r>
      <w:proofErr w:type="spellStart"/>
      <w:r w:rsidR="00DC3159">
        <w:rPr>
          <w:rFonts w:ascii="Arial" w:hAnsi="Arial" w:cs="Arial"/>
        </w:rPr>
        <w:t>poboczy</w:t>
      </w:r>
      <w:proofErr w:type="spellEnd"/>
      <w:r w:rsidRPr="0020266B">
        <w:rPr>
          <w:rFonts w:ascii="Arial" w:eastAsia="Times New Roman" w:hAnsi="Arial" w:cs="Arial"/>
          <w:lang w:val="pl-PL" w:eastAsia="pl-PL"/>
        </w:rPr>
        <w:t>”.</w:t>
      </w:r>
    </w:p>
    <w:p w14:paraId="39BF2D8C" w14:textId="77777777" w:rsidR="00AE030B" w:rsidRPr="0020266B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0266B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20266B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20266B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0266B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20266B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20266B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 w:rsidRPr="0020266B">
        <w:rPr>
          <w:rFonts w:ascii="Arial" w:eastAsia="Times New Roman" w:hAnsi="Arial" w:cs="Arial"/>
          <w:szCs w:val="20"/>
          <w:lang w:val="pl-PL" w:eastAsia="pl-PL"/>
        </w:rPr>
        <w:t>.</w:t>
      </w: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20266B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20266B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20266B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20266B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20266B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20266B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20266B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20266B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20266B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20266B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20266B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20266B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Pr="0020266B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2EB29623" w:rsidR="002234EC" w:rsidRPr="0020266B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4369582" w14:textId="0D125912" w:rsidR="001E1087" w:rsidRPr="0020266B" w:rsidRDefault="001E1087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3EFCDE6" w14:textId="77777777" w:rsidR="001E1087" w:rsidRPr="0020266B" w:rsidRDefault="001E1087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54A962AA" w14:textId="77777777" w:rsidR="007659F3" w:rsidRPr="0020266B" w:rsidRDefault="007659F3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20266B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20266B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 w:rsidRPr="0020266B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 w:rsidRPr="0020266B">
        <w:rPr>
          <w:rFonts w:ascii="Arial" w:eastAsia="Calibri" w:hAnsi="Arial" w:cs="Arial"/>
          <w:b/>
          <w:szCs w:val="26"/>
          <w:lang w:val="pl-PL"/>
        </w:rPr>
        <w:tab/>
      </w:r>
      <w:r w:rsidR="00C76DC0" w:rsidRPr="0020266B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 w:rsidRPr="0020266B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20266B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20266B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Pr="0020266B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20266B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 w:rsidRPr="0020266B">
        <w:rPr>
          <w:rFonts w:ascii="Arial" w:eastAsia="Calibri" w:hAnsi="Arial" w:cs="Arial"/>
          <w:lang w:val="pl-PL"/>
        </w:rPr>
        <w:t xml:space="preserve"> będącego/ych podwykonawcą/ami: .......</w:t>
      </w:r>
      <w:r w:rsidRPr="0020266B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 w:rsidRPr="0020266B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20266B">
        <w:rPr>
          <w:rFonts w:ascii="Arial" w:eastAsia="Calibri" w:hAnsi="Arial" w:cs="Arial"/>
          <w:i/>
          <w:lang w:val="pl-PL"/>
        </w:rPr>
        <w:t>s</w:t>
      </w:r>
      <w:r w:rsidR="008B3113" w:rsidRPr="0020266B">
        <w:rPr>
          <w:rFonts w:ascii="Arial" w:eastAsia="Calibri" w:hAnsi="Arial" w:cs="Arial"/>
          <w:i/>
          <w:lang w:val="pl-PL"/>
        </w:rPr>
        <w:t>iedzibę</w:t>
      </w:r>
      <w:r w:rsidRPr="0020266B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20266B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20266B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 w:rsidRPr="0020266B">
        <w:rPr>
          <w:rFonts w:ascii="Arial" w:eastAsia="Times New Roman" w:hAnsi="Arial" w:cs="Arial"/>
          <w:lang w:val="pl-PL" w:eastAsia="pl-PL"/>
        </w:rPr>
        <w:t>art. 109 ust. 1 pkt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F288501" w14:textId="71593EAA" w:rsidR="00870BBC" w:rsidRPr="0020266B" w:rsidRDefault="00870BBC" w:rsidP="00870BBC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na usługę pn.: „</w:t>
      </w:r>
      <w:proofErr w:type="spellStart"/>
      <w:r w:rsidR="00DC3159">
        <w:rPr>
          <w:rFonts w:ascii="Arial" w:hAnsi="Arial" w:cs="Arial"/>
        </w:rPr>
        <w:t>Sprzątanie</w:t>
      </w:r>
      <w:proofErr w:type="spellEnd"/>
      <w:r w:rsidR="00DC3159">
        <w:rPr>
          <w:rFonts w:ascii="Arial" w:hAnsi="Arial" w:cs="Arial"/>
        </w:rPr>
        <w:t xml:space="preserve"> </w:t>
      </w:r>
      <w:proofErr w:type="spellStart"/>
      <w:r w:rsidR="00DC3159">
        <w:rPr>
          <w:rFonts w:ascii="Arial" w:hAnsi="Arial" w:cs="Arial"/>
        </w:rPr>
        <w:t>chodników</w:t>
      </w:r>
      <w:proofErr w:type="spellEnd"/>
      <w:r w:rsidR="00DC3159">
        <w:rPr>
          <w:rFonts w:ascii="Arial" w:hAnsi="Arial" w:cs="Arial"/>
        </w:rPr>
        <w:t xml:space="preserve">, </w:t>
      </w:r>
      <w:proofErr w:type="spellStart"/>
      <w:r w:rsidR="00DC3159">
        <w:rPr>
          <w:rFonts w:ascii="Arial" w:hAnsi="Arial" w:cs="Arial"/>
        </w:rPr>
        <w:t>ulic</w:t>
      </w:r>
      <w:proofErr w:type="spellEnd"/>
      <w:r w:rsidR="00DC3159">
        <w:rPr>
          <w:rFonts w:ascii="Arial" w:hAnsi="Arial" w:cs="Arial"/>
        </w:rPr>
        <w:t xml:space="preserve"> i poboczy</w:t>
      </w:r>
      <w:bookmarkStart w:id="0" w:name="_GoBack"/>
      <w:bookmarkEnd w:id="0"/>
      <w:r w:rsidRPr="0020266B">
        <w:rPr>
          <w:rFonts w:ascii="Arial" w:eastAsia="Times New Roman" w:hAnsi="Arial" w:cs="Arial"/>
          <w:lang w:val="pl-PL" w:eastAsia="pl-PL"/>
        </w:rPr>
        <w:t>”.</w:t>
      </w:r>
    </w:p>
    <w:p w14:paraId="76A39513" w14:textId="77777777" w:rsidR="0044069E" w:rsidRPr="0020266B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20266B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0266B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20266B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20266B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0266B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20266B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20266B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20266B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20266B">
        <w:rPr>
          <w:rFonts w:ascii="Arial" w:eastAsia="Times New Roman" w:hAnsi="Arial" w:cs="Arial"/>
          <w:szCs w:val="20"/>
          <w:lang w:val="pl-PL" w:eastAsia="pl-PL"/>
        </w:rPr>
        <w:t>.</w:t>
      </w: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20266B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20266B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20266B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65766A62" w14:textId="0367E0E3" w:rsidR="0044069E" w:rsidRPr="0020266B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20266B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20266B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20266B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20266B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20266B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F7B26" w14:textId="77777777" w:rsidR="001D7037" w:rsidRDefault="001D7037" w:rsidP="00114920">
      <w:pPr>
        <w:spacing w:after="0" w:line="240" w:lineRule="auto"/>
      </w:pPr>
      <w:r>
        <w:separator/>
      </w:r>
    </w:p>
  </w:endnote>
  <w:endnote w:type="continuationSeparator" w:id="0">
    <w:p w14:paraId="5698DDC2" w14:textId="77777777" w:rsidR="001D7037" w:rsidRDefault="001D7037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F6132" w14:textId="77777777" w:rsidR="001D7037" w:rsidRDefault="001D7037" w:rsidP="00114920">
      <w:pPr>
        <w:spacing w:after="0" w:line="240" w:lineRule="auto"/>
      </w:pPr>
      <w:r>
        <w:separator/>
      </w:r>
    </w:p>
  </w:footnote>
  <w:footnote w:type="continuationSeparator" w:id="0">
    <w:p w14:paraId="36B3B897" w14:textId="77777777" w:rsidR="001D7037" w:rsidRDefault="001D7037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2B0871" w:rsidRDefault="002B0871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966A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96385"/>
    <w:rsid w:val="001A1A92"/>
    <w:rsid w:val="001C3DE6"/>
    <w:rsid w:val="001C4B89"/>
    <w:rsid w:val="001D7037"/>
    <w:rsid w:val="001E1087"/>
    <w:rsid w:val="0020266B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4486F"/>
    <w:rsid w:val="00351D12"/>
    <w:rsid w:val="00376494"/>
    <w:rsid w:val="003C5436"/>
    <w:rsid w:val="003E4DE9"/>
    <w:rsid w:val="004000F8"/>
    <w:rsid w:val="00414A03"/>
    <w:rsid w:val="00415856"/>
    <w:rsid w:val="00416689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46666"/>
    <w:rsid w:val="007659F3"/>
    <w:rsid w:val="007D6B25"/>
    <w:rsid w:val="008015AC"/>
    <w:rsid w:val="00864ACB"/>
    <w:rsid w:val="00870BBC"/>
    <w:rsid w:val="00872F80"/>
    <w:rsid w:val="0087576A"/>
    <w:rsid w:val="00892629"/>
    <w:rsid w:val="008B3113"/>
    <w:rsid w:val="008B75D9"/>
    <w:rsid w:val="008F114B"/>
    <w:rsid w:val="009164A9"/>
    <w:rsid w:val="009229B2"/>
    <w:rsid w:val="00932E9F"/>
    <w:rsid w:val="00953C75"/>
    <w:rsid w:val="00957377"/>
    <w:rsid w:val="0096282B"/>
    <w:rsid w:val="009806B5"/>
    <w:rsid w:val="00A118D8"/>
    <w:rsid w:val="00A22E6D"/>
    <w:rsid w:val="00A47F53"/>
    <w:rsid w:val="00A54BFB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2531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E3F"/>
    <w:rsid w:val="00C57AFF"/>
    <w:rsid w:val="00C755C3"/>
    <w:rsid w:val="00C76DC0"/>
    <w:rsid w:val="00C80974"/>
    <w:rsid w:val="00C83742"/>
    <w:rsid w:val="00CA40FF"/>
    <w:rsid w:val="00CB3EEE"/>
    <w:rsid w:val="00CB4D82"/>
    <w:rsid w:val="00CF11DE"/>
    <w:rsid w:val="00CF4CF9"/>
    <w:rsid w:val="00D14A2E"/>
    <w:rsid w:val="00D33B98"/>
    <w:rsid w:val="00D55F60"/>
    <w:rsid w:val="00D60B94"/>
    <w:rsid w:val="00D87551"/>
    <w:rsid w:val="00DA1A72"/>
    <w:rsid w:val="00DC3159"/>
    <w:rsid w:val="00DE4D3A"/>
    <w:rsid w:val="00E54EF9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44347"/>
    <w:rsid w:val="00F51922"/>
    <w:rsid w:val="00F635C0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3E1B-4E9B-49A3-9008-5CD01BE3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55F92489.dotm</Template>
  <TotalTime>568</TotalTime>
  <Pages>2</Pages>
  <Words>538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155</cp:revision>
  <cp:lastPrinted>2021-02-15T11:36:00Z</cp:lastPrinted>
  <dcterms:created xsi:type="dcterms:W3CDTF">2021-02-04T12:40:00Z</dcterms:created>
  <dcterms:modified xsi:type="dcterms:W3CDTF">2026-04-15T10:54:00Z</dcterms:modified>
</cp:coreProperties>
</file>